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5-07-30#13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Campus Sandheide: Fliesen und Betonwerkstein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liesen- und Betonwerkstein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